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1489F27" w:rsidR="00AE1B3E" w:rsidRPr="00F25496" w:rsidRDefault="00AE1B3E" w:rsidP="1ADDA63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ADDA63B">
        <w:rPr>
          <w:b/>
          <w:bCs/>
          <w:noProof/>
          <w:sz w:val="24"/>
          <w:szCs w:val="24"/>
        </w:rPr>
        <w:t>3GPP TSG-SA3 Meeting #10</w:t>
      </w:r>
      <w:r w:rsidR="005D126E" w:rsidRPr="1ADDA63B">
        <w:rPr>
          <w:b/>
          <w:bCs/>
          <w:noProof/>
          <w:sz w:val="24"/>
          <w:szCs w:val="24"/>
        </w:rPr>
        <w:t>9</w:t>
      </w:r>
      <w:r w:rsidRPr="1ADDA63B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D16E16">
        <w:rPr>
          <w:b/>
          <w:bCs/>
          <w:i/>
          <w:iCs/>
          <w:noProof/>
          <w:sz w:val="28"/>
          <w:szCs w:val="28"/>
        </w:rPr>
        <w:t>draft_S</w:t>
      </w:r>
      <w:r w:rsidR="001E7917" w:rsidRPr="001E7917">
        <w:rPr>
          <w:b/>
          <w:bCs/>
          <w:i/>
          <w:iCs/>
          <w:noProof/>
          <w:sz w:val="28"/>
          <w:szCs w:val="28"/>
        </w:rPr>
        <w:t>3-22</w:t>
      </w:r>
      <w:r w:rsidR="00590B47">
        <w:rPr>
          <w:b/>
          <w:bCs/>
          <w:i/>
          <w:iCs/>
          <w:noProof/>
          <w:sz w:val="28"/>
          <w:szCs w:val="28"/>
        </w:rPr>
        <w:t>4066</w:t>
      </w:r>
      <w:r w:rsidR="00D16E16">
        <w:rPr>
          <w:b/>
          <w:bCs/>
          <w:i/>
          <w:iCs/>
          <w:noProof/>
          <w:sz w:val="28"/>
          <w:szCs w:val="28"/>
        </w:rPr>
        <w:t>-r1</w:t>
      </w:r>
    </w:p>
    <w:p w14:paraId="3A7BAEE1" w14:textId="7D49F8AC" w:rsidR="004E3939" w:rsidRPr="005D126E" w:rsidRDefault="005D126E" w:rsidP="00AE1B3E">
      <w:pPr>
        <w:pStyle w:val="Header"/>
        <w:rPr>
          <w:noProof/>
          <w:sz w:val="24"/>
          <w:lang w:eastAsia="en-US"/>
        </w:rPr>
      </w:pPr>
      <w:r w:rsidRPr="005D126E">
        <w:rPr>
          <w:noProof/>
          <w:sz w:val="24"/>
          <w:lang w:eastAsia="en-US"/>
        </w:rPr>
        <w:t>Toulouse, France</w:t>
      </w:r>
      <w:r w:rsidR="00AE1B3E" w:rsidRPr="00F25496">
        <w:rPr>
          <w:noProof/>
          <w:sz w:val="24"/>
          <w:lang w:eastAsia="en-US"/>
        </w:rPr>
        <w:t xml:space="preserve">, </w:t>
      </w:r>
      <w:r>
        <w:rPr>
          <w:noProof/>
          <w:sz w:val="24"/>
          <w:lang w:eastAsia="en-US"/>
        </w:rPr>
        <w:t>14</w:t>
      </w:r>
      <w:r w:rsidR="00747C1B">
        <w:rPr>
          <w:noProof/>
          <w:sz w:val="24"/>
          <w:lang w:eastAsia="en-US"/>
        </w:rPr>
        <w:t xml:space="preserve"> - </w:t>
      </w:r>
      <w:r>
        <w:rPr>
          <w:noProof/>
          <w:sz w:val="24"/>
          <w:lang w:eastAsia="en-US"/>
        </w:rPr>
        <w:t>18</w:t>
      </w:r>
      <w:r w:rsidR="00747C1B">
        <w:rPr>
          <w:noProof/>
          <w:sz w:val="24"/>
          <w:lang w:eastAsia="en-US"/>
        </w:rPr>
        <w:t xml:space="preserve"> </w:t>
      </w:r>
      <w:r>
        <w:rPr>
          <w:noProof/>
          <w:sz w:val="24"/>
          <w:lang w:eastAsia="en-US"/>
        </w:rPr>
        <w:t>November</w:t>
      </w:r>
      <w:r w:rsidR="00A70448">
        <w:rPr>
          <w:noProof/>
          <w:sz w:val="24"/>
          <w:lang w:eastAsia="en-US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0FAA1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A73452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590B47">
        <w:rPr>
          <w:rFonts w:ascii="Arial" w:hAnsi="Arial" w:cs="Arial"/>
          <w:b/>
          <w:sz w:val="22"/>
          <w:szCs w:val="22"/>
        </w:rPr>
        <w:t xml:space="preserve">embedding </w:t>
      </w:r>
      <w:proofErr w:type="spellStart"/>
      <w:r w:rsidR="00D545A9">
        <w:rPr>
          <w:rFonts w:ascii="Arial" w:hAnsi="Arial" w:cs="Arial"/>
          <w:b/>
          <w:sz w:val="22"/>
          <w:szCs w:val="22"/>
        </w:rPr>
        <w:t>MnF</w:t>
      </w:r>
      <w:proofErr w:type="spellEnd"/>
      <w:r w:rsidR="007842F3">
        <w:rPr>
          <w:rFonts w:ascii="Arial" w:hAnsi="Arial" w:cs="Arial"/>
          <w:b/>
          <w:sz w:val="22"/>
          <w:szCs w:val="22"/>
        </w:rPr>
        <w:t xml:space="preserve"> </w:t>
      </w:r>
      <w:r w:rsidR="00590B47">
        <w:rPr>
          <w:rFonts w:ascii="Arial" w:hAnsi="Arial" w:cs="Arial"/>
          <w:b/>
          <w:sz w:val="22"/>
          <w:szCs w:val="22"/>
        </w:rPr>
        <w:t>in</w:t>
      </w:r>
      <w:r w:rsidR="007842F3">
        <w:rPr>
          <w:rFonts w:ascii="Arial" w:hAnsi="Arial" w:cs="Arial"/>
          <w:b/>
          <w:sz w:val="22"/>
          <w:szCs w:val="22"/>
        </w:rPr>
        <w:t xml:space="preserve"> </w:t>
      </w:r>
      <w:r w:rsidR="00D545A9">
        <w:rPr>
          <w:rFonts w:ascii="Arial" w:hAnsi="Arial" w:cs="Arial"/>
          <w:b/>
          <w:sz w:val="22"/>
          <w:szCs w:val="22"/>
        </w:rPr>
        <w:t>PACF</w:t>
      </w:r>
      <w:r w:rsidR="00590B47">
        <w:rPr>
          <w:rFonts w:ascii="Arial" w:hAnsi="Arial" w:cs="Arial"/>
          <w:b/>
          <w:sz w:val="22"/>
          <w:szCs w:val="22"/>
        </w:rPr>
        <w:t xml:space="preserve"> security function</w:t>
      </w:r>
    </w:p>
    <w:p w14:paraId="58E441E6" w14:textId="622CB6C6" w:rsidR="008B21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5D126E">
        <w:rPr>
          <w:rFonts w:ascii="Arial" w:hAnsi="Arial" w:cs="Arial"/>
          <w:b/>
          <w:bCs/>
          <w:sz w:val="22"/>
          <w:szCs w:val="22"/>
        </w:rPr>
        <w:t>NA</w:t>
      </w:r>
    </w:p>
    <w:p w14:paraId="2C6E4D6E" w14:textId="58013F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08C">
        <w:rPr>
          <w:rFonts w:ascii="Arial" w:hAnsi="Arial" w:cs="Arial"/>
          <w:b/>
          <w:bCs/>
          <w:sz w:val="22"/>
          <w:szCs w:val="22"/>
        </w:rPr>
        <w:t>Rel-1</w:t>
      </w:r>
      <w:r w:rsidR="008B21D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11CEBD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6202">
        <w:rPr>
          <w:rFonts w:ascii="Arial" w:hAnsi="Arial" w:cs="Arial"/>
          <w:b/>
          <w:bCs/>
          <w:sz w:val="22"/>
          <w:szCs w:val="22"/>
        </w:rPr>
        <w:t>FS_SIV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EC5920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3208C">
        <w:rPr>
          <w:rFonts w:ascii="Arial" w:hAnsi="Arial" w:cs="Arial"/>
          <w:b/>
          <w:sz w:val="22"/>
          <w:szCs w:val="22"/>
        </w:rPr>
        <w:t>SA3 Meeting #10</w:t>
      </w:r>
      <w:r w:rsidR="005D126E">
        <w:rPr>
          <w:rFonts w:ascii="Arial" w:hAnsi="Arial" w:cs="Arial"/>
          <w:b/>
          <w:sz w:val="22"/>
          <w:szCs w:val="22"/>
        </w:rPr>
        <w:t>9</w:t>
      </w:r>
    </w:p>
    <w:p w14:paraId="2548326B" w14:textId="4463E5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126E">
        <w:rPr>
          <w:rFonts w:ascii="Arial" w:hAnsi="Arial" w:cs="Arial"/>
          <w:b/>
          <w:bCs/>
          <w:sz w:val="22"/>
          <w:szCs w:val="22"/>
        </w:rPr>
        <w:t>SA</w:t>
      </w:r>
      <w:r w:rsidR="00196202">
        <w:rPr>
          <w:rFonts w:ascii="Arial" w:hAnsi="Arial" w:cs="Arial"/>
          <w:b/>
          <w:bCs/>
          <w:sz w:val="22"/>
          <w:szCs w:val="22"/>
        </w:rPr>
        <w:t>5</w:t>
      </w:r>
    </w:p>
    <w:p w14:paraId="5DC2ED77" w14:textId="660F45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F1BADD3" w:rsidR="00B97703" w:rsidRPr="001355B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55BB">
        <w:rPr>
          <w:rFonts w:ascii="Arial" w:hAnsi="Arial" w:cs="Arial"/>
          <w:b/>
          <w:sz w:val="22"/>
          <w:szCs w:val="22"/>
        </w:rPr>
        <w:t>Contact person:</w:t>
      </w:r>
      <w:r w:rsidRPr="001355BB">
        <w:rPr>
          <w:rFonts w:ascii="Arial" w:hAnsi="Arial" w:cs="Arial"/>
          <w:b/>
          <w:bCs/>
          <w:sz w:val="22"/>
          <w:szCs w:val="22"/>
        </w:rPr>
        <w:tab/>
      </w:r>
      <w:r w:rsidR="00196202">
        <w:rPr>
          <w:rFonts w:ascii="Arial" w:hAnsi="Arial" w:cs="Arial"/>
          <w:b/>
          <w:bCs/>
          <w:sz w:val="22"/>
          <w:szCs w:val="22"/>
        </w:rPr>
        <w:t>Cherita Corbett</w:t>
      </w:r>
    </w:p>
    <w:p w14:paraId="5C701869" w14:textId="38BD4AC4" w:rsidR="00B97703" w:rsidRDefault="00B97703" w:rsidP="001E79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55BB">
        <w:rPr>
          <w:rFonts w:ascii="Arial" w:hAnsi="Arial" w:cs="Arial"/>
          <w:b/>
          <w:bCs/>
          <w:sz w:val="22"/>
          <w:szCs w:val="22"/>
        </w:rPr>
        <w:tab/>
      </w:r>
      <w:r w:rsidR="00196202">
        <w:rPr>
          <w:rFonts w:ascii="Arial" w:hAnsi="Arial" w:cs="Arial"/>
          <w:b/>
          <w:bCs/>
          <w:sz w:val="22"/>
          <w:szCs w:val="22"/>
        </w:rPr>
        <w:t>Johns Hopkins University APL</w:t>
      </w:r>
    </w:p>
    <w:p w14:paraId="50EA095C" w14:textId="4E235404" w:rsidR="00196202" w:rsidRDefault="00196202" w:rsidP="001E79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Pr="00800D5D">
          <w:rPr>
            <w:rStyle w:val="Hyperlink"/>
            <w:rFonts w:ascii="Arial" w:hAnsi="Arial" w:cs="Arial"/>
            <w:b/>
            <w:bCs/>
            <w:sz w:val="22"/>
            <w:szCs w:val="22"/>
          </w:rPr>
          <w:t>cherita.corbett@jhuapl.edu</w:t>
        </w:r>
      </w:hyperlink>
    </w:p>
    <w:p w14:paraId="18C2F816" w14:textId="08AB4B79" w:rsidR="001E7917" w:rsidRDefault="001E7917" w:rsidP="001E79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438661C" w14:textId="77777777" w:rsidR="0073208C" w:rsidRPr="004E3939" w:rsidRDefault="0073208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01A788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96202">
        <w:rPr>
          <w:rFonts w:ascii="Arial" w:hAnsi="Arial" w:cs="Arial"/>
          <w:b/>
          <w:bCs/>
          <w:sz w:val="22"/>
          <w:szCs w:val="22"/>
        </w:rPr>
        <w:t>S3-22</w:t>
      </w:r>
      <w:r w:rsidR="00590B47">
        <w:rPr>
          <w:rFonts w:ascii="Arial" w:hAnsi="Arial" w:cs="Arial"/>
          <w:b/>
          <w:bCs/>
          <w:sz w:val="22"/>
          <w:szCs w:val="22"/>
        </w:rPr>
        <w:t>4065</w:t>
      </w:r>
      <w:r w:rsidR="00AB61E2">
        <w:rPr>
          <w:rFonts w:ascii="Arial" w:hAnsi="Arial" w:cs="Arial"/>
          <w:b/>
          <w:bCs/>
          <w:sz w:val="22"/>
          <w:szCs w:val="22"/>
        </w:rPr>
        <w:t>, TR 33.848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>
        <w:tab/>
        <w:t>Overall description</w:t>
      </w:r>
    </w:p>
    <w:p w14:paraId="1E9E209C" w14:textId="7D179636" w:rsidR="00F85CFA" w:rsidRDefault="00702F5E" w:rsidP="000F6242">
      <w:r>
        <w:t xml:space="preserve">SA3 </w:t>
      </w:r>
      <w:r w:rsidR="005D126E">
        <w:t xml:space="preserve">is currently studying </w:t>
      </w:r>
      <w:r w:rsidR="00196202">
        <w:t>the security impacts of virtualisation (FS_SIV). Solution #5 in TR 33.</w:t>
      </w:r>
      <w:r w:rsidR="00F91661">
        <w:t>848</w:t>
      </w:r>
      <w:r w:rsidR="00196202">
        <w:t xml:space="preserve"> proposes</w:t>
      </w:r>
      <w:r w:rsidR="00F85CFA">
        <w:t xml:space="preserve"> a mechanism for attesting to the security state of the 3GGP systems and supporting components. To achieve this the solution defines</w:t>
      </w:r>
      <w:r w:rsidR="00196202">
        <w:t xml:space="preserve"> a new security function, the Profile and Attestation Check Function (PACF)</w:t>
      </w:r>
      <w:r w:rsidR="00F85CFA">
        <w:t>. The PACF</w:t>
      </w:r>
      <w:r w:rsidR="00F91661">
        <w:t xml:space="preserve"> </w:t>
      </w:r>
      <w:r w:rsidR="0078760A">
        <w:t xml:space="preserve">proposes to </w:t>
      </w:r>
      <w:r w:rsidR="00460259">
        <w:t>embed</w:t>
      </w:r>
      <w:r w:rsidR="00F85CFA">
        <w:t xml:space="preserve"> </w:t>
      </w:r>
      <w:r w:rsidR="0078760A">
        <w:t xml:space="preserve">the capabilities </w:t>
      </w:r>
      <w:r w:rsidR="00F85CFA">
        <w:t>of</w:t>
      </w:r>
      <w:r w:rsidR="00565C9E">
        <w:t xml:space="preserve"> </w:t>
      </w:r>
      <w:r w:rsidR="00F91661">
        <w:t xml:space="preserve">the </w:t>
      </w:r>
      <w:proofErr w:type="spellStart"/>
      <w:r w:rsidR="00F91661">
        <w:t>MnF</w:t>
      </w:r>
      <w:proofErr w:type="spellEnd"/>
      <w:r w:rsidR="00F91661">
        <w:t xml:space="preserve"> </w:t>
      </w:r>
      <w:r w:rsidR="00AB61E2">
        <w:t xml:space="preserve">to provide the </w:t>
      </w:r>
      <w:r w:rsidR="00A4791E">
        <w:t>PACF with the functionality</w:t>
      </w:r>
      <w:r w:rsidR="00AB61E2">
        <w:t xml:space="preserve"> to </w:t>
      </w:r>
      <w:r w:rsidR="00565C9E">
        <w:t xml:space="preserve">retrieve </w:t>
      </w:r>
      <w:r w:rsidR="00F85CFA">
        <w:t>information</w:t>
      </w:r>
      <w:r w:rsidR="00565C9E">
        <w:t xml:space="preserve"> from the</w:t>
      </w:r>
      <w:r w:rsidR="00AB61E2">
        <w:t xml:space="preserve"> MANO. </w:t>
      </w:r>
    </w:p>
    <w:p w14:paraId="22B776CC" w14:textId="05EFCAC8" w:rsidR="00F85CFA" w:rsidRDefault="0078760A" w:rsidP="000F6242">
      <w:r>
        <w:t xml:space="preserve">We would like </w:t>
      </w:r>
      <w:r w:rsidR="00622C06">
        <w:t xml:space="preserve">to </w:t>
      </w:r>
      <w:r>
        <w:t xml:space="preserve">get feedback </w:t>
      </w:r>
      <w:r w:rsidR="00A4791E">
        <w:t xml:space="preserve">on </w:t>
      </w:r>
      <w:r w:rsidR="00460259">
        <w:t>the following questions.</w:t>
      </w:r>
      <w:r w:rsidR="00565C9E">
        <w:t xml:space="preserve"> </w:t>
      </w:r>
    </w:p>
    <w:p w14:paraId="532725E8" w14:textId="3C0ACF3B" w:rsidR="00F85CFA" w:rsidRDefault="00F85CFA" w:rsidP="00F85CFA">
      <w:pPr>
        <w:pStyle w:val="ListParagraph"/>
        <w:numPr>
          <w:ilvl w:val="0"/>
          <w:numId w:val="8"/>
        </w:numPr>
      </w:pPr>
      <w:r>
        <w:t>C</w:t>
      </w:r>
      <w:r w:rsidR="00A4791E">
        <w:t xml:space="preserve">an the </w:t>
      </w:r>
      <w:proofErr w:type="spellStart"/>
      <w:r w:rsidR="00A4791E">
        <w:t>MnF</w:t>
      </w:r>
      <w:proofErr w:type="spellEnd"/>
      <w:r w:rsidR="00A4791E">
        <w:t xml:space="preserve"> </w:t>
      </w:r>
      <w:r>
        <w:t xml:space="preserve">functionality </w:t>
      </w:r>
      <w:r w:rsidR="00A4791E">
        <w:t xml:space="preserve">be </w:t>
      </w:r>
      <w:r w:rsidR="00460259">
        <w:t>embedded</w:t>
      </w:r>
      <w:r>
        <w:t xml:space="preserve"> </w:t>
      </w:r>
      <w:r w:rsidR="00A4791E">
        <w:t>in</w:t>
      </w:r>
      <w:r>
        <w:t>to</w:t>
      </w:r>
      <w:r w:rsidR="00A4791E">
        <w:t xml:space="preserve"> </w:t>
      </w:r>
      <w:r w:rsidR="005B6B45">
        <w:t>an SA3-defined network function</w:t>
      </w:r>
      <w:r>
        <w:t>?</w:t>
      </w:r>
      <w:r w:rsidR="00A4791E">
        <w:t xml:space="preserve"> </w:t>
      </w:r>
    </w:p>
    <w:p w14:paraId="0CF6D6AD" w14:textId="352BEF6A" w:rsidR="00F85CFA" w:rsidRDefault="00F85CFA" w:rsidP="00590B47">
      <w:pPr>
        <w:pStyle w:val="ListParagraph"/>
        <w:numPr>
          <w:ilvl w:val="0"/>
          <w:numId w:val="8"/>
        </w:numPr>
      </w:pPr>
      <w:r>
        <w:t xml:space="preserve">Can SA5 provide details about the </w:t>
      </w:r>
      <w:proofErr w:type="spellStart"/>
      <w:r>
        <w:t>M</w:t>
      </w:r>
      <w:r w:rsidR="00622C06">
        <w:t>n</w:t>
      </w:r>
      <w:r>
        <w:t>F</w:t>
      </w:r>
      <w:proofErr w:type="spellEnd"/>
      <w:r>
        <w:t xml:space="preserve"> interfaces between the 3GPP system and MANO?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AE7683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67F5">
        <w:rPr>
          <w:rFonts w:ascii="Arial" w:hAnsi="Arial" w:cs="Arial"/>
          <w:b/>
        </w:rPr>
        <w:t>SA</w:t>
      </w:r>
      <w:r w:rsidR="00196202">
        <w:rPr>
          <w:rFonts w:ascii="Arial" w:hAnsi="Arial" w:cs="Arial"/>
          <w:b/>
        </w:rPr>
        <w:t>5</w:t>
      </w:r>
    </w:p>
    <w:p w14:paraId="3A3E62EE" w14:textId="525CC6CE" w:rsidR="00B97703" w:rsidRPr="00017F23" w:rsidRDefault="00B97703" w:rsidP="00CC39D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AB15312" w14:textId="125999EC" w:rsidR="00DC4457" w:rsidRDefault="5D8DFADA" w:rsidP="007A2B61">
      <w:pPr>
        <w:rPr>
          <w:rFonts w:ascii="Arial" w:hAnsi="Arial" w:cs="Arial"/>
        </w:rPr>
      </w:pPr>
      <w:r w:rsidRPr="006767F5">
        <w:rPr>
          <w:rFonts w:ascii="Arial" w:hAnsi="Arial" w:cs="Arial"/>
        </w:rPr>
        <w:t xml:space="preserve">SA3 </w:t>
      </w:r>
      <w:r w:rsidR="006767F5" w:rsidRPr="006767F5">
        <w:rPr>
          <w:rFonts w:ascii="Arial" w:hAnsi="Arial" w:cs="Arial"/>
        </w:rPr>
        <w:t>kindly ask SA</w:t>
      </w:r>
      <w:r w:rsidR="00196202">
        <w:rPr>
          <w:rFonts w:ascii="Arial" w:hAnsi="Arial" w:cs="Arial"/>
        </w:rPr>
        <w:t>5</w:t>
      </w:r>
      <w:r w:rsidR="006767F5" w:rsidRPr="006767F5">
        <w:rPr>
          <w:rFonts w:ascii="Arial" w:hAnsi="Arial" w:cs="Arial"/>
        </w:rPr>
        <w:t xml:space="preserve"> to </w:t>
      </w:r>
      <w:r w:rsidR="00A4791E">
        <w:rPr>
          <w:rFonts w:ascii="Arial" w:hAnsi="Arial" w:cs="Arial"/>
        </w:rPr>
        <w:t xml:space="preserve">provide </w:t>
      </w:r>
      <w:r w:rsidR="006767F5" w:rsidRPr="006767F5">
        <w:rPr>
          <w:rFonts w:ascii="Arial" w:hAnsi="Arial" w:cs="Arial"/>
        </w:rPr>
        <w:t>answer</w:t>
      </w:r>
      <w:r w:rsidR="00F010E1">
        <w:rPr>
          <w:rFonts w:ascii="Arial" w:hAnsi="Arial" w:cs="Arial"/>
        </w:rPr>
        <w:t>s</w:t>
      </w:r>
      <w:r w:rsidR="006767F5" w:rsidRPr="006767F5">
        <w:rPr>
          <w:rFonts w:ascii="Arial" w:hAnsi="Arial" w:cs="Arial"/>
        </w:rPr>
        <w:t xml:space="preserve"> </w:t>
      </w:r>
      <w:r w:rsidR="00A4791E">
        <w:rPr>
          <w:rFonts w:ascii="Arial" w:hAnsi="Arial" w:cs="Arial"/>
        </w:rPr>
        <w:t xml:space="preserve">to </w:t>
      </w:r>
      <w:r w:rsidR="006767F5" w:rsidRPr="006767F5">
        <w:rPr>
          <w:rFonts w:ascii="Arial" w:hAnsi="Arial" w:cs="Arial"/>
        </w:rPr>
        <w:t>above question</w:t>
      </w:r>
      <w:r w:rsidR="00622C06">
        <w:rPr>
          <w:rFonts w:ascii="Arial" w:hAnsi="Arial" w:cs="Arial"/>
        </w:rPr>
        <w:t>s</w:t>
      </w:r>
      <w:r w:rsidR="006767F5" w:rsidRPr="006767F5">
        <w:rPr>
          <w:rFonts w:ascii="Arial" w:hAnsi="Arial" w:cs="Arial"/>
        </w:rPr>
        <w:t>.</w:t>
      </w:r>
    </w:p>
    <w:p w14:paraId="066613F7" w14:textId="646E1BB0" w:rsidR="00B97703" w:rsidRDefault="00B97703" w:rsidP="007A2B61">
      <w:pPr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3713CA23" w:rsidR="006052AD" w:rsidRDefault="00061C87" w:rsidP="002F1940">
      <w:r w:rsidRPr="00061C87">
        <w:t>SA3#1</w:t>
      </w:r>
      <w:r>
        <w:t>09</w:t>
      </w:r>
      <w:r w:rsidRPr="00061C87">
        <w:t>-bis</w:t>
      </w:r>
      <w:r w:rsidR="000744E3">
        <w:tab/>
      </w:r>
      <w:r>
        <w:t>16</w:t>
      </w:r>
      <w:r w:rsidR="000744E3">
        <w:t>-</w:t>
      </w:r>
      <w:r>
        <w:t>20</w:t>
      </w:r>
      <w:r w:rsidR="000744E3">
        <w:t xml:space="preserve"> </w:t>
      </w:r>
      <w:r>
        <w:t>January</w:t>
      </w:r>
      <w:r w:rsidR="000744E3">
        <w:t xml:space="preserve"> 202</w:t>
      </w:r>
      <w:r>
        <w:t>3</w:t>
      </w:r>
      <w:r w:rsidR="000744E3">
        <w:tab/>
        <w:t>Online</w:t>
      </w:r>
    </w:p>
    <w:p w14:paraId="0D3E69A0" w14:textId="3BFB64CF" w:rsidR="00622C06" w:rsidRPr="006767F5" w:rsidRDefault="00622C06" w:rsidP="002F1940">
      <w:r>
        <w:t>SA3#110</w:t>
      </w:r>
      <w:r>
        <w:tab/>
        <w:t>20-24 February 2023</w:t>
      </w:r>
      <w:r>
        <w:tab/>
        <w:t>Athens, GR</w:t>
      </w:r>
    </w:p>
    <w:sectPr w:rsidR="00622C06" w:rsidRPr="006767F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5B69A" w14:textId="77777777" w:rsidR="00325516" w:rsidRDefault="00325516">
      <w:pPr>
        <w:spacing w:after="0"/>
      </w:pPr>
      <w:r>
        <w:separator/>
      </w:r>
    </w:p>
  </w:endnote>
  <w:endnote w:type="continuationSeparator" w:id="0">
    <w:p w14:paraId="1724E857" w14:textId="77777777" w:rsidR="00325516" w:rsidRDefault="003255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9D698" w14:textId="77777777" w:rsidR="00325516" w:rsidRDefault="00325516">
      <w:pPr>
        <w:spacing w:after="0"/>
      </w:pPr>
      <w:r>
        <w:separator/>
      </w:r>
    </w:p>
  </w:footnote>
  <w:footnote w:type="continuationSeparator" w:id="0">
    <w:p w14:paraId="115ACF36" w14:textId="77777777" w:rsidR="00325516" w:rsidRDefault="003255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403D1C"/>
    <w:multiLevelType w:val="hybridMultilevel"/>
    <w:tmpl w:val="114AB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45169529">
    <w:abstractNumId w:val="7"/>
  </w:num>
  <w:num w:numId="2" w16cid:durableId="216937995">
    <w:abstractNumId w:val="6"/>
  </w:num>
  <w:num w:numId="3" w16cid:durableId="2103918038">
    <w:abstractNumId w:val="5"/>
  </w:num>
  <w:num w:numId="4" w16cid:durableId="1695154344">
    <w:abstractNumId w:val="3"/>
  </w:num>
  <w:num w:numId="5" w16cid:durableId="1201548891">
    <w:abstractNumId w:val="2"/>
  </w:num>
  <w:num w:numId="6" w16cid:durableId="882445085">
    <w:abstractNumId w:val="1"/>
  </w:num>
  <w:num w:numId="7" w16cid:durableId="1828285951">
    <w:abstractNumId w:val="0"/>
  </w:num>
  <w:num w:numId="8" w16cid:durableId="208536817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1C87"/>
    <w:rsid w:val="000744E3"/>
    <w:rsid w:val="000F6242"/>
    <w:rsid w:val="00103FF1"/>
    <w:rsid w:val="0010483D"/>
    <w:rsid w:val="001355BB"/>
    <w:rsid w:val="00196202"/>
    <w:rsid w:val="00196B59"/>
    <w:rsid w:val="001A14F2"/>
    <w:rsid w:val="001B3A86"/>
    <w:rsid w:val="001B763F"/>
    <w:rsid w:val="001E7917"/>
    <w:rsid w:val="00220060"/>
    <w:rsid w:val="00226381"/>
    <w:rsid w:val="002473B2"/>
    <w:rsid w:val="00272E3E"/>
    <w:rsid w:val="002731BA"/>
    <w:rsid w:val="00285016"/>
    <w:rsid w:val="002869FE"/>
    <w:rsid w:val="002911D1"/>
    <w:rsid w:val="002E01C1"/>
    <w:rsid w:val="002E16E0"/>
    <w:rsid w:val="002F1940"/>
    <w:rsid w:val="00322204"/>
    <w:rsid w:val="00325516"/>
    <w:rsid w:val="00355756"/>
    <w:rsid w:val="00383545"/>
    <w:rsid w:val="003F5E20"/>
    <w:rsid w:val="004051D0"/>
    <w:rsid w:val="00405ABC"/>
    <w:rsid w:val="00433500"/>
    <w:rsid w:val="00433F71"/>
    <w:rsid w:val="00440D43"/>
    <w:rsid w:val="00460259"/>
    <w:rsid w:val="00470DF6"/>
    <w:rsid w:val="0048637E"/>
    <w:rsid w:val="004C5401"/>
    <w:rsid w:val="004E3939"/>
    <w:rsid w:val="00511DF9"/>
    <w:rsid w:val="00514B25"/>
    <w:rsid w:val="00520234"/>
    <w:rsid w:val="00526DDD"/>
    <w:rsid w:val="0053360D"/>
    <w:rsid w:val="00565C9E"/>
    <w:rsid w:val="00570AAC"/>
    <w:rsid w:val="00590B47"/>
    <w:rsid w:val="005B0B49"/>
    <w:rsid w:val="005B44A8"/>
    <w:rsid w:val="005B6B45"/>
    <w:rsid w:val="005D126E"/>
    <w:rsid w:val="005E777B"/>
    <w:rsid w:val="006052AD"/>
    <w:rsid w:val="00622C06"/>
    <w:rsid w:val="006445F1"/>
    <w:rsid w:val="006767F5"/>
    <w:rsid w:val="00676B34"/>
    <w:rsid w:val="00702F5E"/>
    <w:rsid w:val="00725078"/>
    <w:rsid w:val="0073208C"/>
    <w:rsid w:val="0073766B"/>
    <w:rsid w:val="00745C9B"/>
    <w:rsid w:val="00747C1B"/>
    <w:rsid w:val="007842F3"/>
    <w:rsid w:val="0078760A"/>
    <w:rsid w:val="007A2B61"/>
    <w:rsid w:val="007B0245"/>
    <w:rsid w:val="007B5032"/>
    <w:rsid w:val="007C45B8"/>
    <w:rsid w:val="007F4F92"/>
    <w:rsid w:val="00851FA4"/>
    <w:rsid w:val="008B21D3"/>
    <w:rsid w:val="008B759A"/>
    <w:rsid w:val="008D18DA"/>
    <w:rsid w:val="008D772F"/>
    <w:rsid w:val="009603F6"/>
    <w:rsid w:val="009963AC"/>
    <w:rsid w:val="0099764C"/>
    <w:rsid w:val="009A7376"/>
    <w:rsid w:val="009E0C48"/>
    <w:rsid w:val="00A4791E"/>
    <w:rsid w:val="00A70448"/>
    <w:rsid w:val="00A73452"/>
    <w:rsid w:val="00AA4FF3"/>
    <w:rsid w:val="00AB61E2"/>
    <w:rsid w:val="00AE1B3E"/>
    <w:rsid w:val="00B73679"/>
    <w:rsid w:val="00B955CB"/>
    <w:rsid w:val="00B97703"/>
    <w:rsid w:val="00B97C66"/>
    <w:rsid w:val="00BA3D66"/>
    <w:rsid w:val="00BB06AC"/>
    <w:rsid w:val="00BE2FEE"/>
    <w:rsid w:val="00CC39D2"/>
    <w:rsid w:val="00CD26EC"/>
    <w:rsid w:val="00CE1007"/>
    <w:rsid w:val="00CF6087"/>
    <w:rsid w:val="00D03139"/>
    <w:rsid w:val="00D16E16"/>
    <w:rsid w:val="00D30FB0"/>
    <w:rsid w:val="00D545A9"/>
    <w:rsid w:val="00D61813"/>
    <w:rsid w:val="00D8088B"/>
    <w:rsid w:val="00DC4457"/>
    <w:rsid w:val="00E2241D"/>
    <w:rsid w:val="00E7175D"/>
    <w:rsid w:val="00F010E1"/>
    <w:rsid w:val="00F25496"/>
    <w:rsid w:val="00F30FCD"/>
    <w:rsid w:val="00F32326"/>
    <w:rsid w:val="00F667CF"/>
    <w:rsid w:val="00F803BE"/>
    <w:rsid w:val="00F85105"/>
    <w:rsid w:val="00F85CFA"/>
    <w:rsid w:val="00F91661"/>
    <w:rsid w:val="00FC7CDB"/>
    <w:rsid w:val="0C0D3485"/>
    <w:rsid w:val="0C3891E7"/>
    <w:rsid w:val="15FCCA6F"/>
    <w:rsid w:val="1ADDA63B"/>
    <w:rsid w:val="22942B79"/>
    <w:rsid w:val="22C5E4BB"/>
    <w:rsid w:val="32B23CC9"/>
    <w:rsid w:val="365F60A2"/>
    <w:rsid w:val="444B0897"/>
    <w:rsid w:val="462AA0F7"/>
    <w:rsid w:val="5604EA48"/>
    <w:rsid w:val="561C0777"/>
    <w:rsid w:val="5D8DFADA"/>
    <w:rsid w:val="7E29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3208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E16E0"/>
    <w:rPr>
      <w:rFonts w:ascii="Arial" w:hAnsi="Arial"/>
      <w:sz w:val="32"/>
    </w:rPr>
  </w:style>
  <w:style w:type="paragraph" w:styleId="Revision">
    <w:name w:val="Revision"/>
    <w:hidden/>
    <w:uiPriority w:val="99"/>
    <w:semiHidden/>
    <w:rsid w:val="00565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cherita.corbett@jhuapl.ed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8B649F27F9F9469529B5D92AD2A5A9" ma:contentTypeVersion="11" ma:contentTypeDescription="Create a new document." ma:contentTypeScope="" ma:versionID="426fb9e2b57265a293354e7b87ce7fa5">
  <xsd:schema xmlns:xsd="http://www.w3.org/2001/XMLSchema" xmlns:xs="http://www.w3.org/2001/XMLSchema" xmlns:p="http://schemas.microsoft.com/office/2006/metadata/properties" xmlns:ns2="88934484-b674-49de-8879-406f9abd87ef" xmlns:ns3="3b778cb3-d552-40e9-ac20-0fd9c0b8e76d" targetNamespace="http://schemas.microsoft.com/office/2006/metadata/properties" ma:root="true" ma:fieldsID="5090f481743cc01dd6b8e156feb9aa8b" ns2:_="" ns3:_="">
    <xsd:import namespace="88934484-b674-49de-8879-406f9abd87ef"/>
    <xsd:import namespace="3b778cb3-d552-40e9-ac20-0fd9c0b8e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34484-b674-49de-8879-406f9abd87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e1345d0-f55a-4f1c-acbf-e986621f72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778cb3-d552-40e9-ac20-0fd9c0b8e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c51f9fc-e0b1-4e1c-9b7a-dc22877516c6}" ma:internalName="TaxCatchAll" ma:showField="CatchAllData" ma:web="3b778cb3-d552-40e9-ac20-0fd9c0b8e7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778cb3-d552-40e9-ac20-0fd9c0b8e76d" xsi:nil="true"/>
    <lcf76f155ced4ddcb4097134ff3c332f xmlns="88934484-b674-49de-8879-406f9abd87e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01FDAD-5645-4A14-B26B-D2D0470D6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34484-b674-49de-8879-406f9abd87ef"/>
    <ds:schemaRef ds:uri="3b778cb3-d552-40e9-ac20-0fd9c0b8e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05B683-7B3D-43F6-A328-07E0273760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D54A98-A2C0-47E4-A608-BEC311891598}">
  <ds:schemaRefs>
    <ds:schemaRef ds:uri="http://schemas.microsoft.com/office/2006/metadata/properties"/>
    <ds:schemaRef ds:uri="http://schemas.microsoft.com/office/infopath/2007/PartnerControls"/>
    <ds:schemaRef ds:uri="3b778cb3-d552-40e9-ac20-0fd9c0b8e76d"/>
    <ds:schemaRef ds:uri="88934484-b674-49de-8879-406f9abd87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JHU_r1</cp:lastModifiedBy>
  <cp:revision>3</cp:revision>
  <cp:lastPrinted>2002-04-23T07:10:00Z</cp:lastPrinted>
  <dcterms:created xsi:type="dcterms:W3CDTF">2022-11-17T10:16:00Z</dcterms:created>
  <dcterms:modified xsi:type="dcterms:W3CDTF">2022-11-17T10:23:00Z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0x010100838B649F27F9F9469529B5D92AD2A5A9</vt:lpwstr>
  </property>
  <property fmtid="{D5CDD505-2E9C-101B-9397-08002B2CF9AE}" pid="3" name="_dlc_DocIdItemGuid">
    <vt:lpwstr>fc6ace92-58c6-4073-8c23-0eb9fc51e4da</vt:lpwstr>
  </property>
  <property fmtid="{D5CDD505-2E9C-101B-9397-08002B2CF9AE}" pid="4" name="MediaServiceImageTags">
    <vt:lpwstr/>
  </property>
</Properties>
</file>